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E905C" w14:textId="4875B1C3" w:rsidR="005A4431" w:rsidRPr="00CD5A36" w:rsidRDefault="005A4431" w:rsidP="005A4431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106</w:t>
      </w:r>
      <w:r w:rsidRPr="00CD5A36">
        <w:rPr>
          <w:rFonts w:cs="Arial"/>
          <w:sz w:val="24"/>
          <w:szCs w:val="24"/>
        </w:rPr>
        <w:tab/>
      </w:r>
      <w:r w:rsidR="007D4387" w:rsidRPr="007D4387">
        <w:rPr>
          <w:rFonts w:cs="Arial"/>
          <w:sz w:val="24"/>
          <w:szCs w:val="24"/>
        </w:rPr>
        <w:t>R4-2300432</w:t>
      </w:r>
    </w:p>
    <w:p w14:paraId="3A44D0DF" w14:textId="77777777" w:rsidR="005A4431" w:rsidRDefault="005A4431" w:rsidP="005A443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bookmarkStart w:id="2" w:name="_Hlk118484905"/>
      <w:r>
        <w:rPr>
          <w:rFonts w:eastAsia="SimSun" w:cs="Arial"/>
          <w:sz w:val="24"/>
          <w:szCs w:val="24"/>
          <w:lang w:eastAsia="zh-CN"/>
        </w:rPr>
        <w:t>Athens</w:t>
      </w:r>
      <w:r w:rsidRPr="00E13633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Greece,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February 27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March 3</w:t>
      </w:r>
      <w:r w:rsidRPr="00E13633">
        <w:rPr>
          <w:rFonts w:eastAsia="SimSun" w:cs="Arial"/>
          <w:sz w:val="24"/>
          <w:szCs w:val="24"/>
          <w:lang w:eastAsia="zh-CN"/>
        </w:rPr>
        <w:t>, 202</w:t>
      </w:r>
      <w:bookmarkEnd w:id="2"/>
      <w:r>
        <w:rPr>
          <w:rFonts w:eastAsia="SimSun" w:cs="Arial"/>
          <w:sz w:val="24"/>
          <w:szCs w:val="24"/>
          <w:lang w:eastAsia="zh-CN"/>
        </w:rPr>
        <w:t>3</w:t>
      </w:r>
    </w:p>
    <w:p w14:paraId="358F817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661CB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45F0C2B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A4431">
        <w:rPr>
          <w:rFonts w:ascii="Arial" w:eastAsia="Batang" w:hAnsi="Arial"/>
          <w:b/>
          <w:lang w:val="en-US" w:eastAsia="zh-CN"/>
        </w:rPr>
        <w:t>Nokia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05379407" w:rsidR="00ED0E97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A4431">
        <w:rPr>
          <w:rFonts w:ascii="Arial" w:eastAsia="Batang" w:hAnsi="Arial" w:cs="Arial"/>
          <w:b/>
          <w:lang w:eastAsia="zh-CN"/>
        </w:rPr>
        <w:t>New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5A4431">
        <w:rPr>
          <w:rFonts w:ascii="Arial" w:eastAsia="Batang" w:hAnsi="Arial" w:cs="Arial"/>
          <w:b/>
          <w:lang w:eastAsia="zh-CN"/>
        </w:rPr>
        <w:t>bands 31 and 72</w:t>
      </w:r>
      <w:r w:rsidR="00ED0E97" w:rsidRPr="006C7E04">
        <w:rPr>
          <w:rFonts w:ascii="Arial" w:eastAsia="Batang" w:hAnsi="Arial" w:cs="Arial"/>
          <w:b/>
          <w:lang w:eastAsia="zh-CN"/>
        </w:rPr>
        <w:t xml:space="preserve"> for New Radio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77777777" w:rsidR="00AE25BF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  <w:t>Approval</w:t>
      </w:r>
    </w:p>
    <w:p w14:paraId="6505C110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E43894" w:rsidRPr="006C7E04">
        <w:rPr>
          <w:rFonts w:ascii="Arial" w:eastAsia="Batang" w:hAnsi="Arial"/>
          <w:b/>
          <w:lang w:eastAsia="zh-CN"/>
        </w:rPr>
        <w:t>9.5.2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00BABA3C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5A4431">
        <w:rPr>
          <w:rFonts w:eastAsia="Batang" w:cs="Arial"/>
          <w:lang w:eastAsia="zh-CN"/>
        </w:rPr>
        <w:t>B</w:t>
      </w:r>
      <w:r w:rsidR="005A4431" w:rsidRPr="005A4431">
        <w:rPr>
          <w:rFonts w:eastAsia="Batang" w:cs="Arial"/>
          <w:lang w:eastAsia="zh-CN"/>
        </w:rPr>
        <w:t>ands 31 and 72 for New Radio</w:t>
      </w:r>
    </w:p>
    <w:p w14:paraId="2A087460" w14:textId="16873CAF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</w:p>
    <w:p w14:paraId="21655660" w14:textId="5D2FB17B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E0C233D" w14:textId="77777777" w:rsidR="001E012D" w:rsidRDefault="001E012D" w:rsidP="001E012D">
      <w:pPr>
        <w:spacing w:after="0"/>
        <w:ind w:right="-96"/>
      </w:pPr>
      <w:r w:rsidRPr="001E012D">
        <w:t xml:space="preserve">5G New Radio (5G NR) is a new air interface being developed for 5G from the ground up to support the wide variety of services, </w:t>
      </w:r>
      <w:proofErr w:type="gramStart"/>
      <w:r w:rsidRPr="001E012D">
        <w:t>devices</w:t>
      </w:r>
      <w:proofErr w:type="gramEnd"/>
      <w:r w:rsidRPr="001E012D">
        <w:t xml:space="preserve"> and deployments 5G will encompass, and across diverse frequency bands. </w:t>
      </w:r>
    </w:p>
    <w:p w14:paraId="42B0BF9A" w14:textId="77777777" w:rsidR="001E012D" w:rsidRPr="001E012D" w:rsidRDefault="001E012D" w:rsidP="001E012D">
      <w:pPr>
        <w:spacing w:after="0"/>
        <w:ind w:right="-96"/>
      </w:pPr>
    </w:p>
    <w:p w14:paraId="11B3506A" w14:textId="3A384C01" w:rsidR="001E012D" w:rsidRDefault="001E012D" w:rsidP="001E012D">
      <w:pPr>
        <w:spacing w:after="0"/>
        <w:ind w:right="-96"/>
      </w:pPr>
      <w:r w:rsidRPr="001E012D">
        <w:t xml:space="preserve">3GPP TS 38.101 and 38.104 has the specified frequency bands in which NR can operate. Currently, </w:t>
      </w:r>
      <w:r w:rsidR="005A4431">
        <w:t xml:space="preserve">neither of 450 MHz range </w:t>
      </w:r>
      <w:r w:rsidRPr="001E012D">
        <w:t>Band</w:t>
      </w:r>
      <w:r w:rsidR="005A4431">
        <w:t xml:space="preserve">s 31 </w:t>
      </w:r>
      <w:proofErr w:type="gramStart"/>
      <w:r w:rsidR="005A4431">
        <w:t>and</w:t>
      </w:r>
      <w:proofErr w:type="gramEnd"/>
      <w:r w:rsidR="005A4431">
        <w:t xml:space="preserve"> 72</w:t>
      </w:r>
      <w:r w:rsidRPr="001E012D">
        <w:t xml:space="preserve"> ha</w:t>
      </w:r>
      <w:r w:rsidR="005A4431">
        <w:t>ve</w:t>
      </w:r>
      <w:r w:rsidRPr="001E012D">
        <w:t xml:space="preserve"> not yet been identified as one of the NR operating bands</w:t>
      </w:r>
      <w:r>
        <w:t xml:space="preserve">. </w:t>
      </w:r>
      <w:r w:rsidRPr="001E012D">
        <w:t xml:space="preserve">The inclusion of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 xml:space="preserve">within the 5G NR operating bands will allow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>to deploy the future 5G NR services and applications in additional low frequency spectrum and contribute to extend the range of deployment models for NR</w:t>
      </w:r>
      <w:r w:rsidR="0081338B">
        <w:t xml:space="preserve"> (</w:t>
      </w:r>
      <w:proofErr w:type="gramStart"/>
      <w:r w:rsidR="0081338B">
        <w:t>e.g.</w:t>
      </w:r>
      <w:proofErr w:type="gramEnd"/>
      <w:r w:rsidR="0081338B">
        <w:t xml:space="preserve"> M2M services based on eRedCap/RedCap UE)</w:t>
      </w:r>
      <w:r w:rsidRPr="001E012D">
        <w:t>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77777777" w:rsidR="001E012D" w:rsidRP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088F854F" w14:textId="77777777" w:rsidR="005A4431" w:rsidRDefault="001E012D" w:rsidP="003A401F">
      <w:pPr>
        <w:ind w:left="720" w:right="-99" w:hanging="360"/>
        <w:rPr>
          <w:bCs/>
        </w:rPr>
      </w:pPr>
      <w:r w:rsidRPr="001E012D">
        <w:rPr>
          <w:bCs/>
        </w:rPr>
        <w:t>•</w:t>
      </w:r>
      <w:r w:rsidRPr="001E012D">
        <w:rPr>
          <w:bCs/>
        </w:rPr>
        <w:tab/>
      </w:r>
      <w:r w:rsidRPr="003A401F">
        <w:rPr>
          <w:bCs/>
        </w:rPr>
        <w:t xml:space="preserve">The starting assumption is that we will use the baseline from the corresponding </w:t>
      </w:r>
    </w:p>
    <w:p w14:paraId="06B7B00C" w14:textId="77777777" w:rsidR="005A4431" w:rsidRPr="004676D4" w:rsidRDefault="001E012D" w:rsidP="005A4431">
      <w:pPr>
        <w:numPr>
          <w:ilvl w:val="0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</w:t>
      </w:r>
      <w:r w:rsidR="005A4431" w:rsidRPr="004676D4">
        <w:rPr>
          <w:bCs/>
          <w:lang w:val="de-AT"/>
        </w:rPr>
        <w:t>31</w:t>
      </w:r>
      <w:r w:rsidRPr="004676D4">
        <w:rPr>
          <w:bCs/>
          <w:lang w:val="de-AT"/>
        </w:rPr>
        <w:t xml:space="preserve"> (UL </w:t>
      </w:r>
      <w:r w:rsidR="005A4431" w:rsidRPr="004676D4">
        <w:rPr>
          <w:bCs/>
          <w:lang w:val="de-AT"/>
        </w:rPr>
        <w:t xml:space="preserve">452.5 </w:t>
      </w:r>
      <w:r w:rsidR="002B4F4E" w:rsidRPr="004676D4">
        <w:rPr>
          <w:bCs/>
          <w:lang w:val="de-AT"/>
        </w:rPr>
        <w:noBreakHyphen/>
      </w:r>
      <w:r w:rsidR="005A4431" w:rsidRPr="004676D4">
        <w:rPr>
          <w:bCs/>
          <w:lang w:val="de-AT"/>
        </w:rPr>
        <w:t xml:space="preserve"> 457.5</w:t>
      </w:r>
      <w:r w:rsidR="002B4F4E" w:rsidRPr="004676D4">
        <w:rPr>
          <w:bCs/>
          <w:lang w:val="de-AT"/>
        </w:rPr>
        <w:t xml:space="preserve">, DL </w:t>
      </w:r>
      <w:r w:rsidR="005A4431" w:rsidRPr="004676D4">
        <w:rPr>
          <w:bCs/>
          <w:lang w:val="de-AT"/>
        </w:rPr>
        <w:t>462.5 – 467.5</w:t>
      </w:r>
      <w:r w:rsidR="002B4F4E" w:rsidRPr="004676D4">
        <w:rPr>
          <w:bCs/>
          <w:lang w:val="de-AT"/>
        </w:rPr>
        <w:t xml:space="preserve"> MHz) </w:t>
      </w:r>
    </w:p>
    <w:p w14:paraId="094E9941" w14:textId="4F8D9607" w:rsidR="005A4431" w:rsidRPr="004676D4" w:rsidRDefault="005A4431" w:rsidP="005A4431">
      <w:pPr>
        <w:numPr>
          <w:ilvl w:val="0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72 (UL 451 </w:t>
      </w:r>
      <w:r w:rsidRPr="004676D4">
        <w:rPr>
          <w:bCs/>
          <w:lang w:val="de-AT"/>
        </w:rPr>
        <w:noBreakHyphen/>
        <w:t xml:space="preserve"> 456, DL 461 – 466 MHz) </w:t>
      </w:r>
    </w:p>
    <w:p w14:paraId="54FE7B2D" w14:textId="0DA97979" w:rsidR="001E012D" w:rsidRPr="003A401F" w:rsidRDefault="002B4F4E" w:rsidP="005A4431">
      <w:pPr>
        <w:ind w:left="1080" w:right="-99"/>
        <w:rPr>
          <w:bCs/>
        </w:rPr>
      </w:pPr>
      <w:r w:rsidRPr="003A401F">
        <w:rPr>
          <w:bCs/>
        </w:rPr>
        <w:t>as any other standardized NR band using the same band number from E-UTRA</w:t>
      </w:r>
      <w:r w:rsidR="00664E93" w:rsidRPr="003A401F">
        <w:rPr>
          <w:bCs/>
        </w:rPr>
        <w:t>.</w:t>
      </w:r>
      <w:r w:rsidR="005A7907" w:rsidRPr="003A401F">
        <w:rPr>
          <w:bCs/>
        </w:rPr>
        <w:t xml:space="preserve"> </w:t>
      </w:r>
      <w:r w:rsidRPr="003A401F">
        <w:rPr>
          <w:bCs/>
        </w:rPr>
        <w:t xml:space="preserve">During the </w:t>
      </w:r>
      <w:r w:rsidR="001E012D" w:rsidRPr="003A401F">
        <w:rPr>
          <w:bCs/>
        </w:rPr>
        <w:t xml:space="preserve">work evaluate potential impacts </w:t>
      </w:r>
      <w:r w:rsidRPr="003A401F">
        <w:rPr>
          <w:bCs/>
        </w:rPr>
        <w:t>of NR</w:t>
      </w:r>
      <w:r w:rsidR="001E012D" w:rsidRPr="003A401F">
        <w:rPr>
          <w:bCs/>
        </w:rPr>
        <w:t xml:space="preserve">. If any impact on performance or any changes w.r.t. existing requirements of </w:t>
      </w:r>
      <w:r w:rsidR="00C42059">
        <w:rPr>
          <w:bCs/>
        </w:rPr>
        <w:t>b</w:t>
      </w:r>
      <w:r w:rsidR="001E012D" w:rsidRPr="003A401F">
        <w:rPr>
          <w:bCs/>
        </w:rPr>
        <w:t>and</w:t>
      </w:r>
      <w:r w:rsidRPr="003A401F">
        <w:rPr>
          <w:bCs/>
        </w:rPr>
        <w:t xml:space="preserve"> </w:t>
      </w:r>
      <w:r w:rsidR="00C42059">
        <w:rPr>
          <w:bCs/>
        </w:rPr>
        <w:t>31 and 72.</w:t>
      </w:r>
      <w:r w:rsidR="001E012D" w:rsidRPr="003A401F">
        <w:rPr>
          <w:bCs/>
        </w:rPr>
        <w:t xml:space="preserve"> are found, </w:t>
      </w:r>
      <w:r w:rsidRPr="003A401F">
        <w:rPr>
          <w:bCs/>
        </w:rPr>
        <w:t>address those during the work</w:t>
      </w:r>
      <w:r w:rsidR="001E012D" w:rsidRPr="003A401F">
        <w:rPr>
          <w:bCs/>
        </w:rPr>
        <w:t>.</w:t>
      </w:r>
    </w:p>
    <w:p w14:paraId="41C85439" w14:textId="1DE9E29E" w:rsidR="001E012D" w:rsidRPr="003A401F" w:rsidRDefault="001E012D" w:rsidP="003A401F">
      <w:pPr>
        <w:ind w:left="720" w:right="-99" w:hanging="360"/>
        <w:rPr>
          <w:bCs/>
        </w:rPr>
      </w:pPr>
      <w:r w:rsidRPr="003A401F">
        <w:rPr>
          <w:bCs/>
        </w:rPr>
        <w:t>•</w:t>
      </w:r>
      <w:r w:rsidRPr="003A401F">
        <w:rPr>
          <w:bCs/>
        </w:rPr>
        <w:tab/>
        <w:t xml:space="preserve">Standardization of </w:t>
      </w:r>
      <w:r w:rsidR="002B4F4E" w:rsidRPr="003A401F">
        <w:rPr>
          <w:bCs/>
        </w:rPr>
        <w:t xml:space="preserve">E-UTRA </w:t>
      </w:r>
      <w:r w:rsidR="005A4431">
        <w:t>b</w:t>
      </w:r>
      <w:r w:rsidR="005A4431" w:rsidRPr="001E012D">
        <w:t>and</w:t>
      </w:r>
      <w:r w:rsidR="005A4431">
        <w:t>s 31 and 72</w:t>
      </w:r>
      <w:r w:rsidR="005A4431" w:rsidRPr="001E012D">
        <w:t xml:space="preserve"> </w:t>
      </w:r>
      <w:r w:rsidR="002B4F4E" w:rsidRPr="003A401F">
        <w:rPr>
          <w:bCs/>
        </w:rPr>
        <w:t xml:space="preserve">as a </w:t>
      </w:r>
      <w:proofErr w:type="gramStart"/>
      <w:r w:rsidRPr="003A401F">
        <w:rPr>
          <w:bCs/>
        </w:rPr>
        <w:t xml:space="preserve">new </w:t>
      </w:r>
      <w:r w:rsidR="002B4F4E" w:rsidRPr="003A401F">
        <w:rPr>
          <w:bCs/>
        </w:rPr>
        <w:t xml:space="preserve">NR </w:t>
      </w:r>
      <w:r w:rsidRPr="003A401F">
        <w:rPr>
          <w:bCs/>
        </w:rPr>
        <w:t>band</w:t>
      </w:r>
      <w:r w:rsidR="00335ED0">
        <w:rPr>
          <w:bCs/>
        </w:rPr>
        <w:t>s</w:t>
      </w:r>
      <w:proofErr w:type="gramEnd"/>
      <w:r w:rsidRPr="003A401F">
        <w:rPr>
          <w:bCs/>
        </w:rPr>
        <w:t xml:space="preserve"> in the</w:t>
      </w:r>
      <w:r w:rsidR="005A4431">
        <w:rPr>
          <w:bCs/>
        </w:rPr>
        <w:t xml:space="preserve"> 450 MHz range</w:t>
      </w:r>
      <w:r w:rsidR="002B4F4E" w:rsidRPr="003A401F">
        <w:rPr>
          <w:bCs/>
        </w:rPr>
        <w:t xml:space="preserve">, which </w:t>
      </w:r>
      <w:r w:rsidR="005A4431">
        <w:rPr>
          <w:bCs/>
        </w:rPr>
        <w:t>are</w:t>
      </w:r>
      <w:r w:rsidR="002B4F4E" w:rsidRPr="003A401F">
        <w:rPr>
          <w:bCs/>
        </w:rPr>
        <w:t xml:space="preserve"> identified as </w:t>
      </w:r>
      <w:r w:rsidR="005A4431">
        <w:t>b</w:t>
      </w:r>
      <w:r w:rsidR="005A4431" w:rsidRPr="001E012D">
        <w:t>and</w:t>
      </w:r>
      <w:r w:rsidR="005A4431">
        <w:t>s n31 and n72</w:t>
      </w:r>
    </w:p>
    <w:p w14:paraId="3D53F79B" w14:textId="573BE6F3" w:rsidR="001E012D" w:rsidRDefault="001E012D" w:rsidP="003A401F">
      <w:pPr>
        <w:ind w:left="720" w:right="-99" w:hanging="360"/>
        <w:rPr>
          <w:bCs/>
        </w:rPr>
      </w:pPr>
      <w:r w:rsidRPr="003A401F">
        <w:rPr>
          <w:bCs/>
        </w:rPr>
        <w:t>•</w:t>
      </w:r>
      <w:r w:rsidRPr="003A401F">
        <w:rPr>
          <w:bCs/>
        </w:rPr>
        <w:tab/>
        <w:t>Specify band numbering</w:t>
      </w:r>
      <w:r w:rsidR="002B4F4E" w:rsidRPr="003A401F">
        <w:rPr>
          <w:bCs/>
        </w:rPr>
        <w:t xml:space="preserve"> (</w:t>
      </w:r>
      <w:proofErr w:type="gramStart"/>
      <w:r w:rsidR="002B4F4E" w:rsidRPr="003A401F">
        <w:rPr>
          <w:bCs/>
        </w:rPr>
        <w:t>i.e.</w:t>
      </w:r>
      <w:proofErr w:type="gramEnd"/>
      <w:r w:rsidR="002B4F4E" w:rsidRPr="003A401F">
        <w:rPr>
          <w:bCs/>
        </w:rPr>
        <w:t xml:space="preserve"> n</w:t>
      </w:r>
      <w:r w:rsidR="005A4431">
        <w:rPr>
          <w:bCs/>
        </w:rPr>
        <w:t>31 and n72</w:t>
      </w:r>
      <w:r w:rsidR="002B4F4E" w:rsidRPr="003A401F">
        <w:rPr>
          <w:bCs/>
        </w:rPr>
        <w:t>)</w:t>
      </w:r>
      <w:r w:rsidR="004270D2">
        <w:rPr>
          <w:bCs/>
        </w:rPr>
        <w:t xml:space="preserve"> system parameters</w:t>
      </w:r>
      <w:r w:rsidRPr="003A401F">
        <w:rPr>
          <w:bCs/>
        </w:rPr>
        <w:t xml:space="preserve"> and RF characteristics</w:t>
      </w:r>
      <w:r w:rsidR="0063556C">
        <w:rPr>
          <w:bCs/>
        </w:rPr>
        <w:t xml:space="preserve"> for </w:t>
      </w:r>
      <w:r w:rsidR="00283625">
        <w:rPr>
          <w:bCs/>
        </w:rPr>
        <w:t xml:space="preserve">3 and </w:t>
      </w:r>
      <w:r w:rsidR="0063556C">
        <w:rPr>
          <w:bCs/>
        </w:rPr>
        <w:t>5 MHz channel bandwidth</w:t>
      </w:r>
      <w:r w:rsidRPr="003A401F">
        <w:rPr>
          <w:bCs/>
        </w:rPr>
        <w:t xml:space="preserve"> of the new band</w:t>
      </w:r>
      <w:r w:rsidR="005A4431">
        <w:rPr>
          <w:bCs/>
        </w:rPr>
        <w:t>s</w:t>
      </w:r>
      <w:r w:rsidR="00DF4CF5">
        <w:rPr>
          <w:bCs/>
        </w:rPr>
        <w:t xml:space="preserve">. </w:t>
      </w:r>
      <w:r w:rsidRPr="003A401F">
        <w:rPr>
          <w:bCs/>
        </w:rPr>
        <w:t xml:space="preserve"> </w:t>
      </w:r>
      <w:r w:rsidR="00283625">
        <w:rPr>
          <w:bCs/>
        </w:rPr>
        <w:t>Work for 3 MHz channel bandwidth</w:t>
      </w:r>
      <w:r w:rsidR="009E086B">
        <w:rPr>
          <w:bCs/>
        </w:rPr>
        <w:t xml:space="preserve"> starts after completion of </w:t>
      </w:r>
      <w:r w:rsidR="0035374B">
        <w:rPr>
          <w:bCs/>
        </w:rPr>
        <w:t xml:space="preserve">the </w:t>
      </w:r>
      <w:r w:rsidR="009E086B" w:rsidRPr="009E086B">
        <w:rPr>
          <w:bCs/>
        </w:rPr>
        <w:t>WI: NR support for dedicated spectrum less than 5MHz for FR1</w:t>
      </w:r>
      <w:r w:rsidR="009E086B">
        <w:rPr>
          <w:bCs/>
        </w:rPr>
        <w:t>.</w:t>
      </w:r>
    </w:p>
    <w:p w14:paraId="204C1146" w14:textId="3BADCA65" w:rsidR="004270D2" w:rsidRPr="004270D2" w:rsidRDefault="004270D2" w:rsidP="004270D2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4270D2">
        <w:rPr>
          <w:bCs/>
        </w:rPr>
        <w:t>Specify</w:t>
      </w:r>
      <w:r>
        <w:rPr>
          <w:bCs/>
        </w:rPr>
        <w:t xml:space="preserve"> support for RedCap operation</w:t>
      </w:r>
      <w:r w:rsidR="00246782">
        <w:rPr>
          <w:bCs/>
        </w:rPr>
        <w:t xml:space="preserve"> by adding relevant </w:t>
      </w:r>
      <w:r w:rsidR="005B764A">
        <w:rPr>
          <w:bCs/>
        </w:rPr>
        <w:t xml:space="preserve">RF </w:t>
      </w:r>
      <w:r w:rsidR="00246782">
        <w:rPr>
          <w:bCs/>
        </w:rPr>
        <w:t>requirements.</w:t>
      </w:r>
    </w:p>
    <w:p w14:paraId="594EDA89" w14:textId="77777777" w:rsidR="001E012D" w:rsidRPr="003A401F" w:rsidRDefault="001E012D" w:rsidP="003A401F">
      <w:pPr>
        <w:ind w:left="720" w:right="-99" w:hanging="360"/>
        <w:rPr>
          <w:bCs/>
        </w:rPr>
      </w:pPr>
      <w:r w:rsidRPr="003A401F">
        <w:rPr>
          <w:bCs/>
        </w:rPr>
        <w:t>•</w:t>
      </w:r>
      <w:r w:rsidRPr="003A401F">
        <w:rPr>
          <w:bCs/>
        </w:rPr>
        <w:tab/>
        <w:t>Address potential BS an</w:t>
      </w:r>
      <w:r w:rsidR="002B4F4E" w:rsidRPr="003A401F">
        <w:rPr>
          <w:bCs/>
        </w:rPr>
        <w:t>d</w:t>
      </w:r>
      <w:r w:rsidRPr="003A401F">
        <w:rPr>
          <w:bCs/>
        </w:rPr>
        <w:t xml:space="preserve"> UE co</w:t>
      </w:r>
      <w:r w:rsidR="002B4F4E" w:rsidRPr="003A401F">
        <w:rPr>
          <w:bCs/>
        </w:rPr>
        <w:t>-</w:t>
      </w:r>
      <w:r w:rsidRPr="003A401F">
        <w:rPr>
          <w:bCs/>
        </w:rPr>
        <w:t xml:space="preserve">existence issues </w:t>
      </w:r>
    </w:p>
    <w:p w14:paraId="4122A2D2" w14:textId="1781950C" w:rsidR="001E012D" w:rsidRPr="003A401F" w:rsidRDefault="001E012D" w:rsidP="003A401F">
      <w:pPr>
        <w:ind w:left="720" w:right="-99" w:hanging="360"/>
        <w:rPr>
          <w:bCs/>
        </w:rPr>
      </w:pPr>
      <w:r w:rsidRPr="003A401F">
        <w:rPr>
          <w:bCs/>
        </w:rPr>
        <w:t>•</w:t>
      </w:r>
      <w:r w:rsidRPr="003A401F">
        <w:rPr>
          <w:bCs/>
        </w:rPr>
        <w:tab/>
        <w:t>Specify the UE RF requirements for the new band</w:t>
      </w:r>
      <w:r w:rsidR="005A4431">
        <w:rPr>
          <w:bCs/>
        </w:rPr>
        <w:t>s</w:t>
      </w:r>
      <w:r w:rsidRPr="003A401F">
        <w:rPr>
          <w:bCs/>
        </w:rPr>
        <w:t xml:space="preserve"> </w:t>
      </w:r>
    </w:p>
    <w:p w14:paraId="68CD1F17" w14:textId="77777777" w:rsidR="001E012D" w:rsidRPr="003A401F" w:rsidRDefault="001E012D" w:rsidP="003A401F">
      <w:pPr>
        <w:ind w:left="720" w:right="-99" w:hanging="360"/>
        <w:rPr>
          <w:bCs/>
        </w:rPr>
      </w:pPr>
      <w:r w:rsidRPr="003A401F">
        <w:rPr>
          <w:bCs/>
        </w:rPr>
        <w:t>•</w:t>
      </w:r>
      <w:r w:rsidRPr="003A401F">
        <w:rPr>
          <w:bCs/>
        </w:rPr>
        <w:tab/>
        <w:t xml:space="preserve">Update the related </w:t>
      </w:r>
      <w:r w:rsidR="003A401F">
        <w:rPr>
          <w:bCs/>
        </w:rPr>
        <w:t xml:space="preserve">NR </w:t>
      </w:r>
      <w:r w:rsidRPr="003A401F">
        <w:rPr>
          <w:bCs/>
        </w:rPr>
        <w:t xml:space="preserve">technical specifications to include support for the new band </w:t>
      </w:r>
    </w:p>
    <w:p w14:paraId="364396CF" w14:textId="77777777" w:rsidR="00ED67DA" w:rsidRPr="00A7059D" w:rsidRDefault="00ED67DA" w:rsidP="00ED67D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7E43A6F" w14:textId="77777777" w:rsidR="00022965" w:rsidRDefault="00022965" w:rsidP="00022965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9A291D6" w14:textId="77777777" w:rsidR="00022965" w:rsidRDefault="00022965" w:rsidP="00022965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Update the related 3GPP NR technical specifications to include support for the new band, if necessary.</w:t>
      </w:r>
    </w:p>
    <w:p w14:paraId="2CC18C98" w14:textId="77777777" w:rsidR="00ED67DA" w:rsidRPr="002C2D4A" w:rsidRDefault="00ED67DA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77777777" w:rsidR="00FF3F0C" w:rsidRPr="00FF3F0C" w:rsidRDefault="00C43421" w:rsidP="008B519F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55002C21" w14:textId="0264ADB8" w:rsidR="00FF3F0C" w:rsidRPr="00251D80" w:rsidRDefault="00C43421" w:rsidP="009B493F">
            <w:pPr>
              <w:spacing w:after="0"/>
              <w:rPr>
                <w:i/>
              </w:rPr>
            </w:pPr>
            <w:r>
              <w:rPr>
                <w:i/>
              </w:rPr>
              <w:t>38.</w:t>
            </w:r>
            <w:r w:rsidR="005A4431">
              <w:rPr>
                <w:i/>
              </w:rPr>
              <w:t>XX</w:t>
            </w:r>
          </w:p>
        </w:tc>
        <w:tc>
          <w:tcPr>
            <w:tcW w:w="2409" w:type="dxa"/>
          </w:tcPr>
          <w:p w14:paraId="02A9C702" w14:textId="12C8A8C4" w:rsidR="00FF3F0C" w:rsidRPr="00251D80" w:rsidRDefault="00114283" w:rsidP="00CF6810">
            <w:pPr>
              <w:spacing w:after="0"/>
              <w:rPr>
                <w:i/>
              </w:rPr>
            </w:pPr>
            <w:r>
              <w:rPr>
                <w:i/>
              </w:rPr>
              <w:t>LTE Band</w:t>
            </w:r>
            <w:r w:rsidR="005A4431">
              <w:rPr>
                <w:i/>
              </w:rPr>
              <w:t>s</w:t>
            </w:r>
            <w:r>
              <w:rPr>
                <w:i/>
              </w:rPr>
              <w:t xml:space="preserve"> </w:t>
            </w:r>
            <w:r w:rsidR="005A4431">
              <w:rPr>
                <w:i/>
              </w:rPr>
              <w:t>31 and 72</w:t>
            </w:r>
            <w:r>
              <w:rPr>
                <w:i/>
              </w:rPr>
              <w:t xml:space="preserve"> for NR (n</w:t>
            </w:r>
            <w:r w:rsidR="005A4431">
              <w:rPr>
                <w:i/>
              </w:rPr>
              <w:t>31 and n72</w:t>
            </w:r>
            <w:r>
              <w:rPr>
                <w:i/>
              </w:rPr>
              <w:t>)</w:t>
            </w: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6B691FB1" w:rsidR="00FF3F0C" w:rsidRPr="00251D80" w:rsidRDefault="00114283" w:rsidP="009B493F">
            <w:pPr>
              <w:spacing w:after="0"/>
              <w:rPr>
                <w:i/>
              </w:rPr>
            </w:pPr>
            <w:r>
              <w:rPr>
                <w:i/>
              </w:rPr>
              <w:t>TSG-RAN</w:t>
            </w:r>
            <w:r w:rsidR="005A4431">
              <w:rPr>
                <w:i/>
              </w:rPr>
              <w:t>#102</w:t>
            </w: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417"/>
        <w:gridCol w:w="1631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C7E04" w:rsidRPr="00251D80" w14:paraId="7C821385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9CAB" w14:textId="77777777" w:rsidR="006C7E04" w:rsidRDefault="006C7E04" w:rsidP="006C7E04">
            <w:pPr>
              <w:spacing w:after="0"/>
            </w:pPr>
            <w:r>
              <w:t>25.104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23CA" w14:textId="77777777" w:rsidR="006C7E04" w:rsidRDefault="006C7E04" w:rsidP="006C7E04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Base Station (BS) radio transmission and reception (FDD)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C3CB" w14:textId="65340122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FA32" w14:textId="77777777" w:rsidR="006C7E04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3525CC68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E0D6" w14:textId="77777777" w:rsidR="006C7E04" w:rsidRDefault="006C7E04" w:rsidP="006C7E04">
            <w:pPr>
              <w:spacing w:after="0"/>
            </w:pPr>
            <w:r>
              <w:t>25.105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2D9C" w14:textId="77777777" w:rsidR="006C7E04" w:rsidRDefault="006C7E04" w:rsidP="006C7E04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Base Station (BS) radio transmission and reception (TDD)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9888" w14:textId="37137A13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719A" w14:textId="77777777" w:rsidR="006C7E04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01D2A029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6C7E04" w:rsidRDefault="006C7E04" w:rsidP="006C7E04">
            <w:pPr>
              <w:spacing w:after="0"/>
            </w:pPr>
            <w: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6C7E04" w:rsidRDefault="006C7E04" w:rsidP="006C7E04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</w:t>
            </w:r>
            <w:proofErr w:type="gramStart"/>
            <w:r>
              <w:rPr>
                <w:lang w:eastAsia="ja-JP"/>
              </w:rPr>
              <w:t>);</w:t>
            </w:r>
            <w:proofErr w:type="gramEnd"/>
          </w:p>
          <w:p w14:paraId="31FD3C04" w14:textId="77777777" w:rsidR="006C7E04" w:rsidRDefault="006C7E04" w:rsidP="006C7E04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6647657E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6C7E04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05A3EA25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7777777" w:rsidR="006C7E04" w:rsidRPr="00012591" w:rsidRDefault="006C7E04" w:rsidP="006C7E04">
            <w:pPr>
              <w:spacing w:after="0"/>
            </w:pPr>
            <w: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042E673D" w:rsidR="006C7E04" w:rsidRPr="00012591" w:rsidRDefault="006C7E04" w:rsidP="006C7E04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 xml:space="preserve">-UTRA, </w:t>
            </w:r>
            <w:proofErr w:type="gramStart"/>
            <w:r w:rsidRPr="00C43421">
              <w:rPr>
                <w:lang w:eastAsia="ja-JP"/>
              </w:rPr>
              <w:t>UTRA</w:t>
            </w:r>
            <w:proofErr w:type="gramEnd"/>
            <w:r w:rsidRPr="00C43421">
              <w:rPr>
                <w:lang w:eastAsia="ja-JP"/>
              </w:rPr>
              <w:t xml:space="preserve"> and GSM/EDGE; Multi-Standard Radio (MSR) Base Station (BS) radio transmission and reception</w:t>
            </w:r>
            <w:r>
              <w:rPr>
                <w:lang w:eastAsia="ja-JP"/>
              </w:rPr>
              <w:t xml:space="preserve"> 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3AF1BDD1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6C7E04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5826AB54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6C7E04" w:rsidRPr="00012591" w:rsidRDefault="006C7E04" w:rsidP="006C7E04">
            <w:pPr>
              <w:spacing w:after="0"/>
            </w:pPr>
            <w: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6C7E04" w:rsidRPr="00012591" w:rsidRDefault="006C7E04" w:rsidP="006C7E04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5391C23E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6C7E04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12C47C1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6C7E04" w:rsidRPr="00012591" w:rsidRDefault="006C7E04" w:rsidP="006C7E04">
            <w:pPr>
              <w:spacing w:after="0"/>
            </w:pPr>
            <w:r w:rsidRPr="00012591"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033B3920" w:rsidR="006C7E04" w:rsidRPr="00012591" w:rsidRDefault="006C7E04" w:rsidP="006C7E04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670BD6B6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6C7E04" w:rsidRPr="00012591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7B87097C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6C7E04" w:rsidRPr="00012591" w:rsidRDefault="006C7E04" w:rsidP="006C7E04">
            <w:pPr>
              <w:spacing w:after="0"/>
            </w:pPr>
            <w:r w:rsidRPr="00012591"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120B2950" w:rsidR="006C7E04" w:rsidRPr="00012591" w:rsidRDefault="006C7E04" w:rsidP="006C7E04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4C38F183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6C7E04" w:rsidRPr="00012591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1387B0FC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E079" w14:textId="77777777" w:rsidR="006C7E04" w:rsidRPr="00012591" w:rsidRDefault="006C7E04" w:rsidP="006C7E04">
            <w:pPr>
              <w:spacing w:after="0"/>
            </w:pPr>
            <w:r w:rsidRPr="00012591"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3057" w14:textId="513CADBE" w:rsidR="006C7E04" w:rsidRPr="00012591" w:rsidRDefault="006C7E04" w:rsidP="006C7E04">
            <w:pPr>
              <w:spacing w:after="0"/>
            </w:pPr>
            <w:r w:rsidRPr="00012591">
              <w:t>NR; Requirements on User Equipment (UEs) supporting a release-independent frequency band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3DCB" w14:textId="3F960FEC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5376" w14:textId="77777777" w:rsidR="006C7E04" w:rsidRPr="00012591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47D2FCFB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623A" w14:textId="77777777" w:rsidR="006C7E04" w:rsidRPr="00012591" w:rsidRDefault="006C7E04" w:rsidP="006C7E04">
            <w:pPr>
              <w:spacing w:after="0"/>
            </w:pPr>
            <w:r w:rsidRPr="00012591">
              <w:t>38.124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2B21" w14:textId="1FE22E0A" w:rsidR="006C7E04" w:rsidRPr="00012591" w:rsidRDefault="006C7E04" w:rsidP="006C7E04">
            <w:pPr>
              <w:spacing w:after="0"/>
            </w:pPr>
            <w:r w:rsidRPr="00012591">
              <w:t>NR; Electromagnetic compatibility (EMC) requirements for mobile terminals and ancillary equipment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6595" w14:textId="7AEDA8B2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E1BD" w14:textId="77777777" w:rsidR="006C7E04" w:rsidRPr="00012591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7BF4142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038D" w14:textId="77777777" w:rsidR="006C7E04" w:rsidRPr="00012591" w:rsidRDefault="006C7E04" w:rsidP="006C7E04">
            <w:pPr>
              <w:spacing w:after="0"/>
            </w:pPr>
            <w:r w:rsidRPr="00012591">
              <w:t>38.113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EDF3" w14:textId="430CEB35" w:rsidR="006C7E04" w:rsidRPr="00012591" w:rsidRDefault="006C7E04" w:rsidP="006C7E04">
            <w:pPr>
              <w:spacing w:after="0"/>
            </w:pPr>
            <w:r w:rsidRPr="00012591">
              <w:t>NR; Base Station (BS) and repeater ElectroMagnetic Compatibility (EMC)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3FD2" w14:textId="0A6DBE50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2C23" w14:textId="77777777" w:rsidR="006C7E04" w:rsidRPr="00012591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7D3C4635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FDE7" w14:textId="77777777" w:rsidR="006C7E04" w:rsidRPr="00012591" w:rsidRDefault="006C7E04" w:rsidP="006C7E04">
            <w:pPr>
              <w:spacing w:after="0"/>
            </w:pPr>
            <w:r>
              <w:t>25.141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74FD" w14:textId="77777777" w:rsidR="006C7E04" w:rsidRPr="00012591" w:rsidRDefault="006C7E04" w:rsidP="006C7E04">
            <w:pPr>
              <w:spacing w:after="0"/>
            </w:pPr>
            <w:r w:rsidRPr="00430E9B">
              <w:t>Base Station (BS) conformance testing (FDD)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E13A" w14:textId="57DB518D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6DAB" w14:textId="77777777" w:rsidR="006C7E04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40421653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60A9" w14:textId="77777777" w:rsidR="006C7E04" w:rsidRPr="00012591" w:rsidRDefault="006C7E04" w:rsidP="006C7E04">
            <w:pPr>
              <w:spacing w:after="0"/>
            </w:pPr>
            <w:r>
              <w:t>25.142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DB2F" w14:textId="77777777" w:rsidR="006C7E04" w:rsidRPr="00012591" w:rsidRDefault="006C7E04" w:rsidP="006C7E04">
            <w:pPr>
              <w:spacing w:after="0"/>
            </w:pPr>
            <w:r w:rsidRPr="00430E9B">
              <w:t>Base Station (BS) conformance testing (</w:t>
            </w:r>
            <w:r>
              <w:t>T</w:t>
            </w:r>
            <w:r w:rsidRPr="00430E9B">
              <w:t>DD)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5EDC" w14:textId="572499EC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EE06" w14:textId="77777777" w:rsidR="006C7E04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6B7DDD6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6C7E04" w:rsidRPr="00012591" w:rsidRDefault="006C7E04" w:rsidP="006C7E04">
            <w:pPr>
              <w:spacing w:after="0"/>
            </w:pPr>
            <w: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6C7E04" w:rsidRDefault="006C7E04" w:rsidP="006C7E04">
            <w:pPr>
              <w:spacing w:after="0"/>
            </w:pPr>
            <w:r>
              <w:t>Evolved Universal Terrestrial Radio Access (E-UTRA</w:t>
            </w:r>
            <w:proofErr w:type="gramStart"/>
            <w:r>
              <w:t>);</w:t>
            </w:r>
            <w:proofErr w:type="gramEnd"/>
          </w:p>
          <w:p w14:paraId="20B2ABEE" w14:textId="77777777" w:rsidR="006C7E04" w:rsidRPr="00012591" w:rsidRDefault="006C7E04" w:rsidP="006C7E04">
            <w:pPr>
              <w:spacing w:after="0"/>
            </w:pPr>
            <w:r>
              <w:t>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3DA13CA2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6C7E04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6461E9DF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6C7E04" w:rsidRPr="00012591" w:rsidRDefault="006C7E04" w:rsidP="006C7E04">
            <w:pPr>
              <w:spacing w:after="0"/>
            </w:pPr>
            <w:r>
              <w:lastRenderedPageBreak/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6C7E04" w:rsidRDefault="006C7E04" w:rsidP="006C7E04">
            <w:pPr>
              <w:spacing w:after="0"/>
            </w:pPr>
            <w:r>
              <w:t>E-UTRA, UTRA and GSM/</w:t>
            </w:r>
            <w:proofErr w:type="gramStart"/>
            <w:r>
              <w:t>EDGE;</w:t>
            </w:r>
            <w:proofErr w:type="gramEnd"/>
          </w:p>
          <w:p w14:paraId="7968D907" w14:textId="77777777" w:rsidR="006C7E04" w:rsidRDefault="006C7E04" w:rsidP="006C7E04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6C7E04" w:rsidRPr="00012591" w:rsidRDefault="006C7E04" w:rsidP="006C7E04">
            <w:pPr>
              <w:spacing w:after="0"/>
            </w:pPr>
            <w:r>
              <w:t>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297948CC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6C7E04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74123DD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6C7E04" w:rsidRPr="00012591" w:rsidRDefault="006C7E04" w:rsidP="006C7E04">
            <w:pPr>
              <w:spacing w:after="0"/>
            </w:pPr>
            <w: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6C7E04" w:rsidRDefault="006C7E04" w:rsidP="006C7E04">
            <w:pPr>
              <w:spacing w:after="0"/>
            </w:pPr>
            <w:r>
              <w:t>Active Antenna System (AAS) Base Station (BS)</w:t>
            </w:r>
          </w:p>
          <w:p w14:paraId="4E350996" w14:textId="77777777" w:rsidR="006C7E04" w:rsidRDefault="006C7E04" w:rsidP="006C7E04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63BD8BD8" w14:textId="77777777" w:rsidR="006C7E04" w:rsidRPr="00012591" w:rsidRDefault="006C7E04" w:rsidP="006C7E04">
            <w:pPr>
              <w:spacing w:after="0"/>
            </w:pPr>
            <w: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3A1E9248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6C7E04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4D00CCE3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6C7E04" w:rsidRPr="00012591" w:rsidRDefault="006C7E04" w:rsidP="006C7E04">
            <w:pPr>
              <w:spacing w:after="0"/>
            </w:pPr>
            <w: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6C7E04" w:rsidRDefault="006C7E04" w:rsidP="006C7E04">
            <w:pPr>
              <w:spacing w:after="0"/>
            </w:pPr>
            <w:r>
              <w:t>Active Antenna System (AAS) Base Station (BS)</w:t>
            </w:r>
          </w:p>
          <w:p w14:paraId="53CA4605" w14:textId="77777777" w:rsidR="006C7E04" w:rsidRDefault="006C7E04" w:rsidP="006C7E04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11ED1D76" w14:textId="77777777" w:rsidR="006C7E04" w:rsidRPr="00012591" w:rsidRDefault="006C7E04" w:rsidP="006C7E04">
            <w:pPr>
              <w:spacing w:after="0"/>
            </w:pPr>
            <w:r>
              <w:t>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18864D23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6C7E04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6878400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6C7E04" w:rsidRPr="00012591" w:rsidRDefault="006C7E04" w:rsidP="006C7E04">
            <w:pPr>
              <w:spacing w:after="0"/>
            </w:pPr>
            <w:r w:rsidRPr="00012591"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6C7E04" w:rsidRPr="00012591" w:rsidRDefault="006C7E04" w:rsidP="006C7E04">
            <w:pPr>
              <w:spacing w:after="0"/>
            </w:pPr>
            <w:r w:rsidRPr="00012591">
              <w:t>NR; Base Station (BS) conformance testing</w:t>
            </w:r>
          </w:p>
          <w:p w14:paraId="450FB499" w14:textId="61A82539" w:rsidR="006C7E04" w:rsidRPr="00012591" w:rsidRDefault="006C7E04" w:rsidP="006C7E04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2F2AAA1A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6C7E04" w:rsidRPr="00012591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570DA49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6C7E04" w:rsidRPr="00012591" w:rsidRDefault="006C7E04" w:rsidP="006C7E04">
            <w:pPr>
              <w:spacing w:after="0"/>
            </w:pPr>
            <w:r w:rsidRPr="00012591"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6C7E04" w:rsidRPr="00012591" w:rsidRDefault="006C7E04" w:rsidP="006C7E04">
            <w:pPr>
              <w:spacing w:after="0"/>
            </w:pPr>
            <w:r w:rsidRPr="00012591">
              <w:t>NR; Base Station (BS) conformance testing</w:t>
            </w:r>
          </w:p>
          <w:p w14:paraId="3CD731C5" w14:textId="0AA8D4CD" w:rsidR="006C7E04" w:rsidRPr="00012591" w:rsidRDefault="006C7E04" w:rsidP="006C7E04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12CC7347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6C7E04" w:rsidRPr="00012591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2DCB4ED7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10BF" w14:textId="77777777" w:rsidR="006C7E04" w:rsidRPr="00012591" w:rsidRDefault="006C7E04" w:rsidP="006C7E04">
            <w:pPr>
              <w:spacing w:after="0"/>
            </w:pPr>
            <w:r w:rsidRPr="00012591">
              <w:t>38.101-4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56F0" w14:textId="09F86ED4" w:rsidR="006C7E04" w:rsidRPr="00012591" w:rsidRDefault="006C7E04" w:rsidP="006C7E04">
            <w:pPr>
              <w:spacing w:after="0"/>
            </w:pPr>
            <w:r w:rsidRPr="00012591">
              <w:t>NR; User Equipment (UE) performance requirements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1013" w14:textId="486F1760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8F67" w14:textId="77777777" w:rsidR="006C7E04" w:rsidRPr="00012591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3FDDB20E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6C7E04" w:rsidRPr="00012591" w:rsidRDefault="006C7E04" w:rsidP="006C7E04">
            <w:pPr>
              <w:spacing w:after="0"/>
            </w:pPr>
            <w:r w:rsidRPr="00012591"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1AC070E4" w:rsidR="006C7E04" w:rsidRPr="00012591" w:rsidRDefault="006C7E04" w:rsidP="006C7E04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68E09AA2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6C7E04" w:rsidRPr="00012591" w:rsidRDefault="006C7E04" w:rsidP="006C7E04">
            <w:pPr>
              <w:spacing w:after="0"/>
            </w:pPr>
            <w:r>
              <w:t>Perf part</w:t>
            </w:r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32166E60" w:rsidR="001D7BED" w:rsidRPr="00A650EA" w:rsidRDefault="00A53042" w:rsidP="001D7BED">
      <w:pPr>
        <w:spacing w:after="0"/>
        <w:ind w:left="1134" w:right="-99"/>
      </w:pPr>
      <w:r>
        <w:t>Vasenkari, Petri</w:t>
      </w:r>
    </w:p>
    <w:p w14:paraId="381B07C1" w14:textId="4B488EE2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</w:rPr>
        <w:t>Nokia</w:t>
      </w:r>
    </w:p>
    <w:p w14:paraId="00053A2E" w14:textId="233AF7FA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  <w:u w:val="single"/>
        </w:rPr>
        <w:t>petri.j.vasenkari@nokia.com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00F1159E" w:rsidR="00557B2E" w:rsidRDefault="005A4431" w:rsidP="001C5C86">
            <w:pPr>
              <w:pStyle w:val="TAL"/>
            </w:pPr>
            <w:r>
              <w:t>Nokia</w:t>
            </w:r>
          </w:p>
        </w:tc>
      </w:tr>
      <w:tr w:rsidR="0048267C" w14:paraId="53052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6E0D5C60" w:rsidR="0048267C" w:rsidRDefault="00E85E4B" w:rsidP="001C5C86">
            <w:pPr>
              <w:pStyle w:val="TAL"/>
            </w:pPr>
            <w:r>
              <w:t>450Connect</w:t>
            </w:r>
          </w:p>
        </w:tc>
      </w:tr>
      <w:tr w:rsidR="0048267C" w14:paraId="29E65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383ED5B7" w:rsidR="0048267C" w:rsidRDefault="00D759B7" w:rsidP="001C5C86">
            <w:pPr>
              <w:pStyle w:val="TAL"/>
            </w:pPr>
            <w:r>
              <w:rPr>
                <w:lang w:val="en-US"/>
              </w:rPr>
              <w:t>EUTC</w:t>
            </w:r>
          </w:p>
        </w:tc>
      </w:tr>
      <w:tr w:rsidR="0048267C" w14:paraId="3AE27F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4735AA" w14:textId="43009037" w:rsidR="0048267C" w:rsidRDefault="00143652" w:rsidP="001C5C86">
            <w:pPr>
              <w:pStyle w:val="TAL"/>
            </w:pPr>
            <w:r>
              <w:rPr>
                <w:lang w:val="en-US"/>
              </w:rPr>
              <w:t>EDF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52CC8C3B" w:rsidR="00143652" w:rsidRDefault="00CF2E05" w:rsidP="001C5C86">
            <w:pPr>
              <w:pStyle w:val="TAL"/>
              <w:rPr>
                <w:lang w:val="en-US"/>
              </w:rPr>
            </w:pPr>
            <w:r w:rsidRPr="00CF2E05">
              <w:rPr>
                <w:lang w:val="en-US"/>
              </w:rPr>
              <w:t>Airbus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5DF0E9B3" w:rsidR="00143652" w:rsidRDefault="002D2724" w:rsidP="001C5C86">
            <w:pPr>
              <w:pStyle w:val="TAL"/>
              <w:rPr>
                <w:lang w:val="en-US"/>
              </w:rPr>
            </w:pPr>
            <w:r>
              <w:t>Telit Cinterion</w:t>
            </w:r>
          </w:p>
        </w:tc>
      </w:tr>
    </w:tbl>
    <w:p w14:paraId="1E3B27FC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95627" w14:textId="77777777" w:rsidR="00C24D2F" w:rsidRDefault="00C24D2F">
      <w:r>
        <w:separator/>
      </w:r>
    </w:p>
  </w:endnote>
  <w:endnote w:type="continuationSeparator" w:id="0">
    <w:p w14:paraId="18127BED" w14:textId="77777777" w:rsidR="00C24D2F" w:rsidRDefault="00C24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98C38" w14:textId="77777777" w:rsidR="00C24D2F" w:rsidRDefault="00C24D2F">
      <w:r>
        <w:separator/>
      </w:r>
    </w:p>
  </w:footnote>
  <w:footnote w:type="continuationSeparator" w:id="0">
    <w:p w14:paraId="060ABA93" w14:textId="77777777" w:rsidR="00C24D2F" w:rsidRDefault="00C24D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158C3"/>
    <w:multiLevelType w:val="hybridMultilevel"/>
    <w:tmpl w:val="EF624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72DB9"/>
    <w:multiLevelType w:val="hybridMultilevel"/>
    <w:tmpl w:val="7652A4B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9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A3125"/>
    <w:rsid w:val="000B0519"/>
    <w:rsid w:val="000B61FD"/>
    <w:rsid w:val="000C5FE3"/>
    <w:rsid w:val="000D122A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E55"/>
    <w:rsid w:val="00143652"/>
    <w:rsid w:val="00144275"/>
    <w:rsid w:val="001517BD"/>
    <w:rsid w:val="00174617"/>
    <w:rsid w:val="001759A7"/>
    <w:rsid w:val="0019450C"/>
    <w:rsid w:val="001A4192"/>
    <w:rsid w:val="001B022E"/>
    <w:rsid w:val="001C5C86"/>
    <w:rsid w:val="001C718D"/>
    <w:rsid w:val="001D7BED"/>
    <w:rsid w:val="001E012D"/>
    <w:rsid w:val="001F0079"/>
    <w:rsid w:val="001F3C29"/>
    <w:rsid w:val="001F7EB4"/>
    <w:rsid w:val="002000C2"/>
    <w:rsid w:val="00204AD8"/>
    <w:rsid w:val="00205F25"/>
    <w:rsid w:val="002074BC"/>
    <w:rsid w:val="00211BCC"/>
    <w:rsid w:val="00221B1E"/>
    <w:rsid w:val="00240DCD"/>
    <w:rsid w:val="00246782"/>
    <w:rsid w:val="0024786B"/>
    <w:rsid w:val="00251D80"/>
    <w:rsid w:val="00253151"/>
    <w:rsid w:val="002640E5"/>
    <w:rsid w:val="0026436F"/>
    <w:rsid w:val="0026606E"/>
    <w:rsid w:val="00276403"/>
    <w:rsid w:val="00283625"/>
    <w:rsid w:val="002A5890"/>
    <w:rsid w:val="002B4F4E"/>
    <w:rsid w:val="002C2D4A"/>
    <w:rsid w:val="002D2724"/>
    <w:rsid w:val="002E5909"/>
    <w:rsid w:val="002E6A7D"/>
    <w:rsid w:val="002E7A9E"/>
    <w:rsid w:val="002F0BEB"/>
    <w:rsid w:val="002F3C41"/>
    <w:rsid w:val="0030045C"/>
    <w:rsid w:val="003205AD"/>
    <w:rsid w:val="0033027D"/>
    <w:rsid w:val="00333A08"/>
    <w:rsid w:val="00335ED0"/>
    <w:rsid w:val="00335FB2"/>
    <w:rsid w:val="00344158"/>
    <w:rsid w:val="0035374B"/>
    <w:rsid w:val="003606D9"/>
    <w:rsid w:val="0038516D"/>
    <w:rsid w:val="003869D7"/>
    <w:rsid w:val="003A1EB0"/>
    <w:rsid w:val="003A401F"/>
    <w:rsid w:val="003A5CA9"/>
    <w:rsid w:val="003C0F14"/>
    <w:rsid w:val="003C6DA6"/>
    <w:rsid w:val="003D1C85"/>
    <w:rsid w:val="003D62A9"/>
    <w:rsid w:val="003F268E"/>
    <w:rsid w:val="003F7B3D"/>
    <w:rsid w:val="00411698"/>
    <w:rsid w:val="00414164"/>
    <w:rsid w:val="0041789B"/>
    <w:rsid w:val="004260A5"/>
    <w:rsid w:val="004270D2"/>
    <w:rsid w:val="00430E9B"/>
    <w:rsid w:val="00432283"/>
    <w:rsid w:val="0043745F"/>
    <w:rsid w:val="0044029F"/>
    <w:rsid w:val="004640BF"/>
    <w:rsid w:val="004676D4"/>
    <w:rsid w:val="0048267C"/>
    <w:rsid w:val="004876B9"/>
    <w:rsid w:val="00493A79"/>
    <w:rsid w:val="004A40BE"/>
    <w:rsid w:val="004A6A60"/>
    <w:rsid w:val="004C22BF"/>
    <w:rsid w:val="004C2CF4"/>
    <w:rsid w:val="004C634D"/>
    <w:rsid w:val="004D2170"/>
    <w:rsid w:val="004D24B9"/>
    <w:rsid w:val="004E2CE2"/>
    <w:rsid w:val="004E4FB4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0DC1"/>
    <w:rsid w:val="00561267"/>
    <w:rsid w:val="00561AD0"/>
    <w:rsid w:val="00563EDC"/>
    <w:rsid w:val="00574059"/>
    <w:rsid w:val="005834A2"/>
    <w:rsid w:val="00590087"/>
    <w:rsid w:val="005A4431"/>
    <w:rsid w:val="005A7907"/>
    <w:rsid w:val="005B764A"/>
    <w:rsid w:val="005C4F58"/>
    <w:rsid w:val="005C5E8D"/>
    <w:rsid w:val="005C78F2"/>
    <w:rsid w:val="005D057C"/>
    <w:rsid w:val="005D3FEC"/>
    <w:rsid w:val="005D44BE"/>
    <w:rsid w:val="0060151E"/>
    <w:rsid w:val="00611EC4"/>
    <w:rsid w:val="00612542"/>
    <w:rsid w:val="006143B0"/>
    <w:rsid w:val="006146D2"/>
    <w:rsid w:val="00620B3F"/>
    <w:rsid w:val="006239E7"/>
    <w:rsid w:val="006254C4"/>
    <w:rsid w:val="0063556C"/>
    <w:rsid w:val="00640396"/>
    <w:rsid w:val="006418C6"/>
    <w:rsid w:val="00641ED8"/>
    <w:rsid w:val="00654893"/>
    <w:rsid w:val="00664E93"/>
    <w:rsid w:val="00671BBB"/>
    <w:rsid w:val="00682237"/>
    <w:rsid w:val="0068383D"/>
    <w:rsid w:val="00687656"/>
    <w:rsid w:val="0069419D"/>
    <w:rsid w:val="006A0EF8"/>
    <w:rsid w:val="006A45BA"/>
    <w:rsid w:val="006B4280"/>
    <w:rsid w:val="006B4B1C"/>
    <w:rsid w:val="006C0944"/>
    <w:rsid w:val="006C4991"/>
    <w:rsid w:val="006C7E04"/>
    <w:rsid w:val="006E0F19"/>
    <w:rsid w:val="006E1FDA"/>
    <w:rsid w:val="006E5E87"/>
    <w:rsid w:val="007051A2"/>
    <w:rsid w:val="00707203"/>
    <w:rsid w:val="00707673"/>
    <w:rsid w:val="007152AA"/>
    <w:rsid w:val="007162BE"/>
    <w:rsid w:val="00722267"/>
    <w:rsid w:val="0075252A"/>
    <w:rsid w:val="00764B84"/>
    <w:rsid w:val="00765028"/>
    <w:rsid w:val="0078034D"/>
    <w:rsid w:val="007852A1"/>
    <w:rsid w:val="00790BCC"/>
    <w:rsid w:val="00795CEE"/>
    <w:rsid w:val="00796E7D"/>
    <w:rsid w:val="007974F5"/>
    <w:rsid w:val="007A5027"/>
    <w:rsid w:val="007A5AA5"/>
    <w:rsid w:val="007B0F49"/>
    <w:rsid w:val="007C24F1"/>
    <w:rsid w:val="007C7E14"/>
    <w:rsid w:val="007D03D2"/>
    <w:rsid w:val="007D1AB2"/>
    <w:rsid w:val="007D4387"/>
    <w:rsid w:val="007D4ABA"/>
    <w:rsid w:val="007E5F00"/>
    <w:rsid w:val="007F4592"/>
    <w:rsid w:val="007F522E"/>
    <w:rsid w:val="007F7421"/>
    <w:rsid w:val="00801F7F"/>
    <w:rsid w:val="008118CB"/>
    <w:rsid w:val="0081338B"/>
    <w:rsid w:val="00823086"/>
    <w:rsid w:val="00834A60"/>
    <w:rsid w:val="00863E89"/>
    <w:rsid w:val="00864D71"/>
    <w:rsid w:val="00872B3B"/>
    <w:rsid w:val="00876BF8"/>
    <w:rsid w:val="0088222A"/>
    <w:rsid w:val="008901F6"/>
    <w:rsid w:val="00896C03"/>
    <w:rsid w:val="008A495D"/>
    <w:rsid w:val="008A76FD"/>
    <w:rsid w:val="008B2D09"/>
    <w:rsid w:val="008B519F"/>
    <w:rsid w:val="008C537F"/>
    <w:rsid w:val="008D4752"/>
    <w:rsid w:val="008D658B"/>
    <w:rsid w:val="008D6ACC"/>
    <w:rsid w:val="008E3EA4"/>
    <w:rsid w:val="00931D44"/>
    <w:rsid w:val="00932147"/>
    <w:rsid w:val="009437A2"/>
    <w:rsid w:val="00944B28"/>
    <w:rsid w:val="00967838"/>
    <w:rsid w:val="00982CD6"/>
    <w:rsid w:val="00985B73"/>
    <w:rsid w:val="009870A7"/>
    <w:rsid w:val="00992266"/>
    <w:rsid w:val="00994A54"/>
    <w:rsid w:val="009A16EA"/>
    <w:rsid w:val="009A3BC4"/>
    <w:rsid w:val="009B1936"/>
    <w:rsid w:val="009B493F"/>
    <w:rsid w:val="009C07D3"/>
    <w:rsid w:val="009C2977"/>
    <w:rsid w:val="009C2DCC"/>
    <w:rsid w:val="009E086B"/>
    <w:rsid w:val="009E32D6"/>
    <w:rsid w:val="009E6C21"/>
    <w:rsid w:val="009F219F"/>
    <w:rsid w:val="009F7959"/>
    <w:rsid w:val="00A01C75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53042"/>
    <w:rsid w:val="00A6656B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D0603"/>
    <w:rsid w:val="00AD77C4"/>
    <w:rsid w:val="00AE25BF"/>
    <w:rsid w:val="00AF0C13"/>
    <w:rsid w:val="00AF6CE3"/>
    <w:rsid w:val="00B03AF5"/>
    <w:rsid w:val="00B03C01"/>
    <w:rsid w:val="00B078D6"/>
    <w:rsid w:val="00B1248D"/>
    <w:rsid w:val="00B14709"/>
    <w:rsid w:val="00B1501C"/>
    <w:rsid w:val="00B2743D"/>
    <w:rsid w:val="00B3015C"/>
    <w:rsid w:val="00B344D8"/>
    <w:rsid w:val="00B73275"/>
    <w:rsid w:val="00B73B4C"/>
    <w:rsid w:val="00B73F75"/>
    <w:rsid w:val="00B9465B"/>
    <w:rsid w:val="00BA3A53"/>
    <w:rsid w:val="00BA4095"/>
    <w:rsid w:val="00BA581C"/>
    <w:rsid w:val="00BA5B43"/>
    <w:rsid w:val="00BB7DCB"/>
    <w:rsid w:val="00BC1C41"/>
    <w:rsid w:val="00BC642A"/>
    <w:rsid w:val="00BD0798"/>
    <w:rsid w:val="00BF7C9D"/>
    <w:rsid w:val="00C000CB"/>
    <w:rsid w:val="00C01E8C"/>
    <w:rsid w:val="00C0262A"/>
    <w:rsid w:val="00C03E01"/>
    <w:rsid w:val="00C24D2F"/>
    <w:rsid w:val="00C25FD4"/>
    <w:rsid w:val="00C27CA9"/>
    <w:rsid w:val="00C317E7"/>
    <w:rsid w:val="00C3799C"/>
    <w:rsid w:val="00C42059"/>
    <w:rsid w:val="00C43421"/>
    <w:rsid w:val="00C43D1E"/>
    <w:rsid w:val="00C44336"/>
    <w:rsid w:val="00C50F7C"/>
    <w:rsid w:val="00C51367"/>
    <w:rsid w:val="00C51704"/>
    <w:rsid w:val="00C5591F"/>
    <w:rsid w:val="00C57C50"/>
    <w:rsid w:val="00C70A50"/>
    <w:rsid w:val="00C715CA"/>
    <w:rsid w:val="00C7495D"/>
    <w:rsid w:val="00C77CE9"/>
    <w:rsid w:val="00CA0968"/>
    <w:rsid w:val="00CA168E"/>
    <w:rsid w:val="00CB4236"/>
    <w:rsid w:val="00CC72A4"/>
    <w:rsid w:val="00CD3153"/>
    <w:rsid w:val="00CE6B96"/>
    <w:rsid w:val="00CF2E05"/>
    <w:rsid w:val="00CF3578"/>
    <w:rsid w:val="00CF6810"/>
    <w:rsid w:val="00CF7083"/>
    <w:rsid w:val="00D31CC8"/>
    <w:rsid w:val="00D32678"/>
    <w:rsid w:val="00D42E45"/>
    <w:rsid w:val="00D44D7C"/>
    <w:rsid w:val="00D521C1"/>
    <w:rsid w:val="00D71F40"/>
    <w:rsid w:val="00D759B7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52A75"/>
    <w:rsid w:val="00E52C57"/>
    <w:rsid w:val="00E57E7D"/>
    <w:rsid w:val="00E84CD8"/>
    <w:rsid w:val="00E85E4B"/>
    <w:rsid w:val="00E90B85"/>
    <w:rsid w:val="00E91679"/>
    <w:rsid w:val="00E92452"/>
    <w:rsid w:val="00E94CC1"/>
    <w:rsid w:val="00EC3039"/>
    <w:rsid w:val="00ED0E97"/>
    <w:rsid w:val="00ED67DA"/>
    <w:rsid w:val="00ED7A5B"/>
    <w:rsid w:val="00F07C92"/>
    <w:rsid w:val="00F14B43"/>
    <w:rsid w:val="00F203C7"/>
    <w:rsid w:val="00F215E2"/>
    <w:rsid w:val="00F41A27"/>
    <w:rsid w:val="00F4338D"/>
    <w:rsid w:val="00F440D3"/>
    <w:rsid w:val="00F446AC"/>
    <w:rsid w:val="00F45187"/>
    <w:rsid w:val="00F46EAF"/>
    <w:rsid w:val="00F62688"/>
    <w:rsid w:val="00F70F1C"/>
    <w:rsid w:val="00F83D11"/>
    <w:rsid w:val="00F921F1"/>
    <w:rsid w:val="00FA6603"/>
    <w:rsid w:val="00FB127E"/>
    <w:rsid w:val="00FC0804"/>
    <w:rsid w:val="00FC3B6D"/>
    <w:rsid w:val="00FD37C3"/>
    <w:rsid w:val="00FD3A4E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E46DDB"/>
  <w15:chartTrackingRefBased/>
  <w15:docId w15:val="{1711945F-A2AC-45C7-B8AE-0D73A7B4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1395</Words>
  <Characters>7956</Characters>
  <Application>Microsoft Office Word</Application>
  <DocSecurity>0</DocSecurity>
  <Lines>66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9333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Petri J. Vasenkari (Nokia)</cp:lastModifiedBy>
  <cp:revision>9</cp:revision>
  <cp:lastPrinted>2000-02-29T09:31:00Z</cp:lastPrinted>
  <dcterms:created xsi:type="dcterms:W3CDTF">2023-02-13T13:40:00Z</dcterms:created>
  <dcterms:modified xsi:type="dcterms:W3CDTF">2023-02-17T09:16:00Z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